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61A81" w14:textId="77777777" w:rsidR="00940308" w:rsidRDefault="00940308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B9383C8" w14:textId="77777777" w:rsidR="00940308" w:rsidRPr="00692A45" w:rsidRDefault="00940308" w:rsidP="00474F67">
      <w:pPr>
        <w:pStyle w:val="Heading1"/>
      </w:pPr>
      <w:r w:rsidRPr="00692A45">
        <w:t xml:space="preserve">Worksheet </w:t>
      </w:r>
      <w:r>
        <w:t>10</w:t>
      </w:r>
      <w:r w:rsidRPr="00692A45">
        <w:t xml:space="preserve">: </w:t>
      </w:r>
      <w:r w:rsidRPr="000C72DD">
        <w:t xml:space="preserve">Measuring success </w:t>
      </w:r>
      <w:r w:rsidRPr="00692A45">
        <w:t>(</w:t>
      </w:r>
      <w:r>
        <w:t>tutor</w:t>
      </w:r>
      <w:r w:rsidRPr="00692A45">
        <w:t>)</w:t>
      </w:r>
    </w:p>
    <w:p w14:paraId="55335CFB" w14:textId="77777777" w:rsidR="00940308" w:rsidRDefault="00940308" w:rsidP="00A04087">
      <w:pPr>
        <w:rPr>
          <w:rFonts w:cs="Arial"/>
          <w:szCs w:val="22"/>
        </w:rPr>
      </w:pPr>
    </w:p>
    <w:p w14:paraId="2E82F468" w14:textId="28A77D5C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>A method of measuring success in construction is through the use of key performance indicators (KPIs)</w:t>
      </w:r>
    </w:p>
    <w:p w14:paraId="70E710D8" w14:textId="77777777" w:rsidR="00940308" w:rsidRPr="00940308" w:rsidRDefault="00940308" w:rsidP="000C72DD">
      <w:pPr>
        <w:rPr>
          <w:rFonts w:cs="Arial"/>
          <w:sz w:val="24"/>
        </w:rPr>
      </w:pPr>
    </w:p>
    <w:p w14:paraId="6B7E3137" w14:textId="3C80FE2D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>Compile a list of five KPIs that could be used to measure a project’s success.</w:t>
      </w:r>
    </w:p>
    <w:p w14:paraId="633309D5" w14:textId="77777777" w:rsidR="00940308" w:rsidRPr="00940308" w:rsidRDefault="00940308" w:rsidP="000C72DD">
      <w:pPr>
        <w:rPr>
          <w:rFonts w:cs="Arial"/>
          <w:sz w:val="24"/>
        </w:rPr>
      </w:pPr>
    </w:p>
    <w:p w14:paraId="380D1E26" w14:textId="77777777" w:rsidR="00940308" w:rsidRPr="00940308" w:rsidRDefault="00940308" w:rsidP="00544FBE">
      <w:pPr>
        <w:rPr>
          <w:rFonts w:cs="Arial"/>
          <w:color w:val="FF0000"/>
          <w:sz w:val="24"/>
        </w:rPr>
      </w:pPr>
    </w:p>
    <w:p w14:paraId="6A4A759D" w14:textId="77777777" w:rsidR="00940308" w:rsidRPr="00940308" w:rsidRDefault="00940308" w:rsidP="00544FBE">
      <w:pPr>
        <w:rPr>
          <w:rFonts w:cs="Arial"/>
          <w:color w:val="FF0000"/>
          <w:sz w:val="24"/>
        </w:rPr>
      </w:pPr>
      <w:r w:rsidRPr="00940308">
        <w:rPr>
          <w:rFonts w:cs="Arial"/>
          <w:color w:val="FF0000"/>
          <w:sz w:val="24"/>
        </w:rPr>
        <w:t xml:space="preserve">Learners may provide a wide-ranging set of answers. As a hint, you could ask them to consider time, cost and quality metrics and ensure they cover all of these in their answers.  </w:t>
      </w:r>
    </w:p>
    <w:p w14:paraId="458EF1C2" w14:textId="77777777" w:rsidR="00940308" w:rsidRPr="00940308" w:rsidRDefault="00940308" w:rsidP="000C72DD">
      <w:pPr>
        <w:rPr>
          <w:rFonts w:cs="Arial"/>
          <w:sz w:val="24"/>
        </w:rPr>
      </w:pPr>
    </w:p>
    <w:p w14:paraId="17DD84A2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color w:val="FF0000"/>
          <w:sz w:val="24"/>
        </w:rPr>
        <w:t>Here are some options to discuss with learners.</w:t>
      </w:r>
    </w:p>
    <w:p w14:paraId="2835F692" w14:textId="77777777" w:rsidR="00940308" w:rsidRPr="00940308" w:rsidRDefault="00940308" w:rsidP="000C72DD">
      <w:pPr>
        <w:rPr>
          <w:rFonts w:cs="Arial"/>
          <w:sz w:val="24"/>
        </w:rPr>
      </w:pPr>
    </w:p>
    <w:p w14:paraId="39410FF6" w14:textId="77777777" w:rsidR="00940308" w:rsidRPr="00940308" w:rsidRDefault="00940308" w:rsidP="000C72DD">
      <w:pPr>
        <w:rPr>
          <w:rFonts w:cs="Arial"/>
          <w:sz w:val="24"/>
        </w:rPr>
      </w:pPr>
    </w:p>
    <w:p w14:paraId="100E30CE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1: </w:t>
      </w:r>
      <w:r w:rsidRPr="00940308">
        <w:rPr>
          <w:rFonts w:cs="Arial"/>
          <w:color w:val="FF0000"/>
          <w:sz w:val="24"/>
        </w:rPr>
        <w:t>Number of defects at handover.</w:t>
      </w:r>
    </w:p>
    <w:p w14:paraId="0B72F98C" w14:textId="77777777" w:rsidR="00940308" w:rsidRPr="00940308" w:rsidRDefault="00940308" w:rsidP="000C72DD">
      <w:pPr>
        <w:rPr>
          <w:rFonts w:cs="Arial"/>
          <w:sz w:val="24"/>
        </w:rPr>
      </w:pPr>
    </w:p>
    <w:p w14:paraId="54DC37DD" w14:textId="77777777" w:rsidR="00940308" w:rsidRPr="00940308" w:rsidRDefault="00940308" w:rsidP="000C72DD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2: </w:t>
      </w:r>
      <w:r w:rsidRPr="00940308">
        <w:rPr>
          <w:rFonts w:cs="Arial"/>
          <w:color w:val="FF0000"/>
          <w:sz w:val="24"/>
        </w:rPr>
        <w:t>Completion on time.</w:t>
      </w:r>
    </w:p>
    <w:p w14:paraId="1F58087B" w14:textId="77777777" w:rsidR="00940308" w:rsidRPr="00940308" w:rsidRDefault="00940308" w:rsidP="000C72DD">
      <w:pPr>
        <w:rPr>
          <w:rFonts w:cs="Arial"/>
          <w:sz w:val="24"/>
        </w:rPr>
      </w:pPr>
    </w:p>
    <w:p w14:paraId="0F4A1F71" w14:textId="77777777" w:rsidR="00940308" w:rsidRPr="00940308" w:rsidRDefault="00940308" w:rsidP="00E1140F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3: </w:t>
      </w:r>
      <w:r w:rsidRPr="00940308">
        <w:rPr>
          <w:rFonts w:cs="Arial"/>
          <w:color w:val="FF0000"/>
          <w:sz w:val="24"/>
        </w:rPr>
        <w:t>Completion within the client’s budget.</w:t>
      </w:r>
    </w:p>
    <w:p w14:paraId="29A4F3D7" w14:textId="77777777" w:rsidR="00940308" w:rsidRPr="00940308" w:rsidRDefault="00940308" w:rsidP="000C72DD">
      <w:pPr>
        <w:rPr>
          <w:rFonts w:cs="Arial"/>
          <w:sz w:val="24"/>
        </w:rPr>
      </w:pPr>
    </w:p>
    <w:p w14:paraId="382B4504" w14:textId="77777777" w:rsidR="00940308" w:rsidRPr="00940308" w:rsidRDefault="00940308" w:rsidP="00E1140F">
      <w:pPr>
        <w:rPr>
          <w:rFonts w:cs="Arial"/>
          <w:sz w:val="24"/>
        </w:rPr>
      </w:pPr>
      <w:r w:rsidRPr="00940308">
        <w:rPr>
          <w:rFonts w:cs="Arial"/>
          <w:sz w:val="24"/>
        </w:rPr>
        <w:t xml:space="preserve">KPI 4: </w:t>
      </w:r>
      <w:r w:rsidRPr="00940308">
        <w:rPr>
          <w:rFonts w:cs="Arial"/>
          <w:color w:val="FF0000"/>
          <w:sz w:val="24"/>
        </w:rPr>
        <w:t>Reduce days lost due to safety issues.</w:t>
      </w:r>
    </w:p>
    <w:p w14:paraId="6F036FFC" w14:textId="77777777" w:rsidR="00940308" w:rsidRPr="00940308" w:rsidRDefault="00940308" w:rsidP="000C72DD">
      <w:pPr>
        <w:rPr>
          <w:rFonts w:cs="Arial"/>
          <w:sz w:val="24"/>
        </w:rPr>
      </w:pPr>
    </w:p>
    <w:p w14:paraId="71EC05F6" w14:textId="77777777" w:rsidR="00940308" w:rsidRPr="00940308" w:rsidRDefault="00940308" w:rsidP="00E1140F">
      <w:pPr>
        <w:rPr>
          <w:rFonts w:cs="Arial"/>
          <w:sz w:val="24"/>
          <w:lang w:val="da-DK"/>
        </w:rPr>
      </w:pPr>
      <w:r w:rsidRPr="00940308">
        <w:rPr>
          <w:rFonts w:cs="Arial"/>
          <w:sz w:val="24"/>
          <w:lang w:val="da-DK"/>
        </w:rPr>
        <w:t xml:space="preserve">KPI 5: </w:t>
      </w:r>
      <w:r w:rsidRPr="00940308">
        <w:rPr>
          <w:rFonts w:cs="Arial"/>
          <w:color w:val="FF0000"/>
          <w:sz w:val="24"/>
        </w:rPr>
        <w:t>Cost variance (%).</w:t>
      </w:r>
    </w:p>
    <w:p w14:paraId="06ADB278" w14:textId="77777777" w:rsidR="00940308" w:rsidRPr="00F45E24" w:rsidRDefault="00940308" w:rsidP="000C72DD">
      <w:pPr>
        <w:rPr>
          <w:rFonts w:cs="Arial"/>
          <w:szCs w:val="22"/>
          <w:lang w:val="da-DK"/>
        </w:rPr>
      </w:pPr>
    </w:p>
    <w:p w14:paraId="50A4620F" w14:textId="77777777" w:rsidR="00940308" w:rsidRPr="00F45E24" w:rsidRDefault="00940308" w:rsidP="000C72DD">
      <w:pPr>
        <w:rPr>
          <w:rFonts w:cs="Arial"/>
          <w:szCs w:val="22"/>
          <w:lang w:val="da-DK"/>
        </w:rPr>
      </w:pPr>
    </w:p>
    <w:p w14:paraId="4D52C9B1" w14:textId="77777777" w:rsidR="00940308" w:rsidRPr="00A153A8" w:rsidRDefault="00940308" w:rsidP="000C72DD">
      <w:pPr>
        <w:rPr>
          <w:rFonts w:cs="Arial"/>
          <w:color w:val="FF0000"/>
          <w:szCs w:val="22"/>
        </w:rPr>
      </w:pPr>
    </w:p>
    <w:p w14:paraId="7C1068E2" w14:textId="77777777" w:rsidR="00940308" w:rsidRPr="00A153A8" w:rsidRDefault="00940308" w:rsidP="000C72DD">
      <w:pPr>
        <w:rPr>
          <w:rFonts w:cs="Arial"/>
          <w:color w:val="FF0000"/>
          <w:szCs w:val="22"/>
        </w:rPr>
      </w:pPr>
    </w:p>
    <w:p w14:paraId="1C94A149" w14:textId="77777777" w:rsidR="00940308" w:rsidRPr="00A153A8" w:rsidRDefault="00940308" w:rsidP="00A04087">
      <w:pPr>
        <w:rPr>
          <w:rFonts w:cs="Arial"/>
          <w:color w:val="FF0000"/>
          <w:szCs w:val="22"/>
        </w:rPr>
      </w:pPr>
    </w:p>
    <w:p w14:paraId="0CFC38AD" w14:textId="77777777" w:rsidR="00940308" w:rsidRDefault="00940308" w:rsidP="00A04087">
      <w:pPr>
        <w:rPr>
          <w:rFonts w:cs="Arial"/>
          <w:szCs w:val="22"/>
        </w:rPr>
      </w:pPr>
    </w:p>
    <w:p w14:paraId="4316FF71" w14:textId="77777777" w:rsidR="00940308" w:rsidRDefault="00940308" w:rsidP="00A04087">
      <w:pPr>
        <w:rPr>
          <w:rFonts w:cs="Arial"/>
          <w:szCs w:val="22"/>
        </w:rPr>
      </w:pPr>
    </w:p>
    <w:p w14:paraId="64526D89" w14:textId="77777777" w:rsidR="00940308" w:rsidRDefault="00940308" w:rsidP="00B660A8">
      <w:pPr>
        <w:rPr>
          <w:rFonts w:cs="Arial"/>
          <w:szCs w:val="22"/>
        </w:rPr>
      </w:pPr>
    </w:p>
    <w:p w14:paraId="494118A8" w14:textId="77777777" w:rsidR="00940308" w:rsidRPr="00A5562E" w:rsidRDefault="00940308" w:rsidP="00110217">
      <w:pPr>
        <w:rPr>
          <w:rFonts w:cs="Arial"/>
          <w:szCs w:val="22"/>
        </w:rPr>
      </w:pPr>
    </w:p>
    <w:p w14:paraId="615BB07B" w14:textId="77777777" w:rsidR="00940308" w:rsidRDefault="00940308" w:rsidP="00446647">
      <w:pPr>
        <w:pStyle w:val="Answer"/>
        <w:ind w:left="0"/>
      </w:pPr>
    </w:p>
    <w:p w14:paraId="158E5B84" w14:textId="77777777" w:rsidR="00940308" w:rsidRDefault="00940308" w:rsidP="00E85291">
      <w:pPr>
        <w:pStyle w:val="Answer"/>
        <w:tabs>
          <w:tab w:val="left" w:pos="2400"/>
        </w:tabs>
        <w:ind w:left="0"/>
      </w:pPr>
    </w:p>
    <w:p w14:paraId="4C9D5980" w14:textId="77777777" w:rsidR="00474F67" w:rsidRDefault="00474F67" w:rsidP="00474F67">
      <w:pPr>
        <w:rPr>
          <w:rFonts w:cs="Arial"/>
          <w:szCs w:val="22"/>
        </w:rPr>
      </w:pPr>
    </w:p>
    <w:p w14:paraId="4B7F6BC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6B7FB" w14:textId="77777777" w:rsidR="000E0F10" w:rsidRDefault="000E0F10">
      <w:pPr>
        <w:spacing w:before="0" w:after="0"/>
      </w:pPr>
      <w:r>
        <w:separator/>
      </w:r>
    </w:p>
  </w:endnote>
  <w:endnote w:type="continuationSeparator" w:id="0">
    <w:p w14:paraId="055C47AD" w14:textId="77777777" w:rsidR="000E0F10" w:rsidRDefault="000E0F1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C84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024B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72DB82F" wp14:editId="6FFFBA2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9C048B" w14:textId="20512CC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C57B3" w:rsidRPr="003C57B3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066F8F9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2DB8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49C048B" w14:textId="20512CC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C57B3" w:rsidRPr="003C57B3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066F8F9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094D377" wp14:editId="288154B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5E19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9B2D" w14:textId="77777777" w:rsidR="000E0F10" w:rsidRDefault="000E0F10">
      <w:pPr>
        <w:spacing w:before="0" w:after="0"/>
      </w:pPr>
      <w:r>
        <w:separator/>
      </w:r>
    </w:p>
  </w:footnote>
  <w:footnote w:type="continuationSeparator" w:id="0">
    <w:p w14:paraId="743E1BA1" w14:textId="77777777" w:rsidR="000E0F10" w:rsidRDefault="000E0F1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886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F2A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E02070" wp14:editId="514921E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3A113A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DA79EF8" wp14:editId="228A85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D05EA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5F90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74915">
    <w:abstractNumId w:val="4"/>
  </w:num>
  <w:num w:numId="2" w16cid:durableId="1921913862">
    <w:abstractNumId w:val="14"/>
  </w:num>
  <w:num w:numId="3" w16cid:durableId="990904750">
    <w:abstractNumId w:val="21"/>
  </w:num>
  <w:num w:numId="4" w16cid:durableId="1629388731">
    <w:abstractNumId w:val="16"/>
  </w:num>
  <w:num w:numId="5" w16cid:durableId="839151475">
    <w:abstractNumId w:val="7"/>
  </w:num>
  <w:num w:numId="6" w16cid:durableId="1222402593">
    <w:abstractNumId w:val="15"/>
  </w:num>
  <w:num w:numId="7" w16cid:durableId="921452343">
    <w:abstractNumId w:val="7"/>
  </w:num>
  <w:num w:numId="8" w16cid:durableId="233511380">
    <w:abstractNumId w:val="1"/>
  </w:num>
  <w:num w:numId="9" w16cid:durableId="156267322">
    <w:abstractNumId w:val="7"/>
    <w:lvlOverride w:ilvl="0">
      <w:startOverride w:val="1"/>
    </w:lvlOverride>
  </w:num>
  <w:num w:numId="10" w16cid:durableId="1833524840">
    <w:abstractNumId w:val="17"/>
  </w:num>
  <w:num w:numId="11" w16cid:durableId="493880085">
    <w:abstractNumId w:val="13"/>
  </w:num>
  <w:num w:numId="12" w16cid:durableId="1239175444">
    <w:abstractNumId w:val="5"/>
  </w:num>
  <w:num w:numId="13" w16cid:durableId="1245069624">
    <w:abstractNumId w:val="12"/>
  </w:num>
  <w:num w:numId="14" w16cid:durableId="419256878">
    <w:abstractNumId w:val="18"/>
  </w:num>
  <w:num w:numId="15" w16cid:durableId="252711112">
    <w:abstractNumId w:val="10"/>
  </w:num>
  <w:num w:numId="16" w16cid:durableId="1542547803">
    <w:abstractNumId w:val="6"/>
  </w:num>
  <w:num w:numId="17" w16cid:durableId="675037301">
    <w:abstractNumId w:val="23"/>
  </w:num>
  <w:num w:numId="18" w16cid:durableId="515776633">
    <w:abstractNumId w:val="24"/>
  </w:num>
  <w:num w:numId="19" w16cid:durableId="724136198">
    <w:abstractNumId w:val="3"/>
  </w:num>
  <w:num w:numId="20" w16cid:durableId="196818044">
    <w:abstractNumId w:val="2"/>
  </w:num>
  <w:num w:numId="21" w16cid:durableId="1834950000">
    <w:abstractNumId w:val="8"/>
  </w:num>
  <w:num w:numId="22" w16cid:durableId="999885660">
    <w:abstractNumId w:val="8"/>
    <w:lvlOverride w:ilvl="0">
      <w:startOverride w:val="1"/>
    </w:lvlOverride>
  </w:num>
  <w:num w:numId="23" w16cid:durableId="1945649310">
    <w:abstractNumId w:val="22"/>
  </w:num>
  <w:num w:numId="24" w16cid:durableId="163977373">
    <w:abstractNumId w:val="8"/>
    <w:lvlOverride w:ilvl="0">
      <w:startOverride w:val="1"/>
    </w:lvlOverride>
  </w:num>
  <w:num w:numId="25" w16cid:durableId="742878617">
    <w:abstractNumId w:val="8"/>
    <w:lvlOverride w:ilvl="0">
      <w:startOverride w:val="1"/>
    </w:lvlOverride>
  </w:num>
  <w:num w:numId="26" w16cid:durableId="1105153101">
    <w:abstractNumId w:val="9"/>
  </w:num>
  <w:num w:numId="27" w16cid:durableId="1082290984">
    <w:abstractNumId w:val="19"/>
  </w:num>
  <w:num w:numId="28" w16cid:durableId="137117766">
    <w:abstractNumId w:val="8"/>
    <w:lvlOverride w:ilvl="0">
      <w:startOverride w:val="1"/>
    </w:lvlOverride>
  </w:num>
  <w:num w:numId="29" w16cid:durableId="88624829">
    <w:abstractNumId w:val="20"/>
  </w:num>
  <w:num w:numId="30" w16cid:durableId="1007950280">
    <w:abstractNumId w:val="8"/>
  </w:num>
  <w:num w:numId="31" w16cid:durableId="1089353931">
    <w:abstractNumId w:val="8"/>
    <w:lvlOverride w:ilvl="0">
      <w:startOverride w:val="1"/>
    </w:lvlOverride>
  </w:num>
  <w:num w:numId="32" w16cid:durableId="764107777">
    <w:abstractNumId w:val="8"/>
    <w:lvlOverride w:ilvl="0">
      <w:startOverride w:val="1"/>
    </w:lvlOverride>
  </w:num>
  <w:num w:numId="33" w16cid:durableId="1403873019">
    <w:abstractNumId w:val="0"/>
  </w:num>
  <w:num w:numId="34" w16cid:durableId="19098056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308"/>
    <w:rsid w:val="000033BD"/>
    <w:rsid w:val="00082C62"/>
    <w:rsid w:val="000B231F"/>
    <w:rsid w:val="000E0F10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C57B3"/>
    <w:rsid w:val="003F7F14"/>
    <w:rsid w:val="00404B31"/>
    <w:rsid w:val="00474F67"/>
    <w:rsid w:val="0048500D"/>
    <w:rsid w:val="00524E1B"/>
    <w:rsid w:val="005C3365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40308"/>
    <w:rsid w:val="009975A0"/>
    <w:rsid w:val="009C5C6E"/>
    <w:rsid w:val="00A05168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46100"/>
  <w15:docId w15:val="{9EADEBF1-C179-4B12-AC0A-09D1B7E6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C57B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112540-3D25-43C7-9A38-377093CD8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E2A03-5C9D-4302-B3A5-1AD516694F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F15802-76CF-4219-AD48-C8BF25F44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14</TotalTime>
  <Pages>1</Pages>
  <Words>116</Words>
  <Characters>590</Characters>
  <Application>Microsoft Office Word</Application>
  <DocSecurity>0</DocSecurity>
  <Lines>39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2021-09-07T10:58:00Z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